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330554" w:rsidRPr="002307AE" w:rsidTr="00C5435A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5D42" w:rsidRDefault="00D95D42" w:rsidP="00C5435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D95D42" w:rsidRDefault="00D95D42" w:rsidP="00C5435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330554" w:rsidRPr="002307AE" w:rsidRDefault="00D95D42" w:rsidP="00C5435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330554" w:rsidRPr="002307AE" w:rsidTr="00C5435A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54" w:rsidRPr="002307AE" w:rsidRDefault="00330554" w:rsidP="00C5435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07AE">
              <w:rPr>
                <w:color w:val="000000"/>
                <w:sz w:val="18"/>
                <w:szCs w:val="18"/>
              </w:rPr>
              <w:t xml:space="preserve"> </w:t>
            </w:r>
            <w:r w:rsidRPr="002307A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07A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07A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330554" w:rsidRPr="002307AE" w:rsidTr="00C5435A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54" w:rsidRPr="002307AE" w:rsidRDefault="00330554" w:rsidP="00C5435A">
            <w:pPr>
              <w:jc w:val="center"/>
              <w:rPr>
                <w:color w:val="000000"/>
                <w:sz w:val="18"/>
                <w:szCs w:val="18"/>
              </w:rPr>
            </w:pPr>
            <w:r w:rsidRPr="002307AE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54" w:rsidRPr="002307AE" w:rsidRDefault="00330554" w:rsidP="00C5435A">
            <w:pPr>
              <w:jc w:val="center"/>
              <w:rPr>
                <w:color w:val="000000"/>
                <w:sz w:val="18"/>
                <w:szCs w:val="18"/>
              </w:rPr>
            </w:pPr>
            <w:r w:rsidRPr="002307AE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330554" w:rsidRPr="002307AE" w:rsidTr="00C5435A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54" w:rsidRPr="002307AE" w:rsidRDefault="00D95D42" w:rsidP="00C543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554" w:rsidRPr="002307AE" w:rsidRDefault="00D95D42" w:rsidP="00C543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330554" w:rsidRPr="002307AE" w:rsidRDefault="00330554" w:rsidP="00330554">
      <w:pPr>
        <w:pStyle w:val="1"/>
      </w:pPr>
    </w:p>
    <w:p w:rsidR="00FB001B" w:rsidRPr="00330554" w:rsidRDefault="00367816" w:rsidP="00367816">
      <w:pPr>
        <w:pStyle w:val="1"/>
      </w:pPr>
      <w:r w:rsidRPr="00330554">
        <w:t>ПРОТОКОЛ</w:t>
      </w:r>
      <w:r w:rsidR="00FB001B" w:rsidRPr="00330554">
        <w:rPr>
          <w:caps/>
        </w:rPr>
        <w:br/>
      </w:r>
      <w:r w:rsidR="002B3331" w:rsidRPr="00330554">
        <w:t xml:space="preserve">проведения исследований (испытаний) и измерений </w:t>
      </w:r>
      <w:r w:rsidR="00B628D2" w:rsidRPr="00330554">
        <w:t>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33055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330554" w:rsidRDefault="00FB001B" w:rsidP="00367816">
            <w:r w:rsidRPr="0033055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330554" w:rsidRDefault="004128B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50- М - 2327/2020/СОУТ</w:t>
            </w:r>
          </w:p>
        </w:tc>
      </w:tr>
      <w:tr w:rsidR="00FB001B" w:rsidRPr="0033055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33055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330554" w:rsidRDefault="00FB001B" w:rsidP="00883461">
            <w:pPr>
              <w:pStyle w:val="a9"/>
              <w:rPr>
                <w:bCs/>
              </w:rPr>
            </w:pPr>
            <w:r w:rsidRPr="0033055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16C6B" w:rsidRPr="00330554" w:rsidRDefault="00A16C6B" w:rsidP="00A16C6B">
      <w:r w:rsidRPr="00330554">
        <w:rPr>
          <w:rStyle w:val="a7"/>
        </w:rPr>
        <w:t>1. Дата проведения измерений (оценки):</w:t>
      </w:r>
      <w:r w:rsidRPr="00330554">
        <w:t xml:space="preserve"> </w:t>
      </w:r>
      <w:r w:rsidR="00C62D16">
        <w:fldChar w:fldCharType="begin"/>
      </w:r>
      <w:r w:rsidR="00C62D16">
        <w:instrText xml:space="preserve"> DOCVARIABLE izm_date \* MERGEFORMAT </w:instrText>
      </w:r>
      <w:r w:rsidR="00C62D16">
        <w:fldChar w:fldCharType="separate"/>
      </w:r>
      <w:r w:rsidR="006B64AC">
        <w:t xml:space="preserve">03.11.2020 </w:t>
      </w:r>
      <w:r w:rsidR="00C62D16">
        <w:fldChar w:fldCharType="end"/>
      </w:r>
    </w:p>
    <w:p w:rsidR="00A16C6B" w:rsidRPr="00330554" w:rsidRDefault="00A16C6B" w:rsidP="00A16C6B">
      <w:pPr>
        <w:pStyle w:val="a6"/>
      </w:pPr>
      <w:r w:rsidRPr="00330554">
        <w:t>2. Сведения о работодателе:</w:t>
      </w:r>
    </w:p>
    <w:p w:rsidR="00A16C6B" w:rsidRPr="00330554" w:rsidRDefault="00A16C6B" w:rsidP="00A16C6B">
      <w:r w:rsidRPr="00330554">
        <w:t>2.1. Наименование работодателя:</w:t>
      </w:r>
      <w:r w:rsidRPr="00330554">
        <w:rPr>
          <w:rStyle w:val="aa"/>
        </w:rPr>
        <w:t xml:space="preserve"> </w:t>
      </w:r>
      <w:r w:rsidRPr="00330554">
        <w:rPr>
          <w:rStyle w:val="aa"/>
        </w:rPr>
        <w:fldChar w:fldCharType="begin"/>
      </w:r>
      <w:r w:rsidRPr="00330554">
        <w:rPr>
          <w:rStyle w:val="aa"/>
        </w:rPr>
        <w:instrText xml:space="preserve"> DOCVARIABLE rbtd_name \* MERGEFORMAT </w:instrText>
      </w:r>
      <w:r w:rsidRPr="00330554">
        <w:rPr>
          <w:rStyle w:val="aa"/>
        </w:rPr>
        <w:fldChar w:fldCharType="separate"/>
      </w:r>
      <w:r w:rsidR="004128B9" w:rsidRPr="004128B9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330554">
        <w:rPr>
          <w:rStyle w:val="aa"/>
        </w:rPr>
        <w:fldChar w:fldCharType="end"/>
      </w:r>
      <w:r w:rsidRPr="00330554">
        <w:rPr>
          <w:rStyle w:val="aa"/>
        </w:rPr>
        <w:t> </w:t>
      </w:r>
    </w:p>
    <w:p w:rsidR="00A16C6B" w:rsidRPr="00330554" w:rsidRDefault="00A16C6B" w:rsidP="00A16C6B">
      <w:r w:rsidRPr="00330554">
        <w:t>2.2. Место нахождения и место осуществления деятельности работодателя:</w:t>
      </w:r>
      <w:r w:rsidRPr="00330554">
        <w:rPr>
          <w:rStyle w:val="aa"/>
        </w:rPr>
        <w:t xml:space="preserve"> </w:t>
      </w:r>
      <w:r w:rsidRPr="00330554">
        <w:rPr>
          <w:rStyle w:val="aa"/>
        </w:rPr>
        <w:fldChar w:fldCharType="begin"/>
      </w:r>
      <w:r w:rsidRPr="00330554">
        <w:rPr>
          <w:rStyle w:val="aa"/>
        </w:rPr>
        <w:instrText xml:space="preserve"> DOCVARIABLE rbtd_adr \* MERGEFORMAT </w:instrText>
      </w:r>
      <w:r w:rsidRPr="00330554">
        <w:rPr>
          <w:rStyle w:val="aa"/>
        </w:rPr>
        <w:fldChar w:fldCharType="separate"/>
      </w:r>
      <w:r w:rsidR="004128B9" w:rsidRPr="004128B9">
        <w:rPr>
          <w:rStyle w:val="aa"/>
        </w:rPr>
        <w:t xml:space="preserve">296440, Республика Крым, Черноморский район, с. Оленевка, ул. Ленина, д. 39 </w:t>
      </w:r>
      <w:r w:rsidRPr="00330554">
        <w:rPr>
          <w:rStyle w:val="aa"/>
        </w:rPr>
        <w:fldChar w:fldCharType="end"/>
      </w:r>
      <w:r w:rsidRPr="00330554">
        <w:rPr>
          <w:rStyle w:val="aa"/>
        </w:rPr>
        <w:t> </w:t>
      </w:r>
    </w:p>
    <w:p w:rsidR="00A16C6B" w:rsidRPr="00330554" w:rsidRDefault="00A16C6B" w:rsidP="00A16C6B">
      <w:r w:rsidRPr="00330554">
        <w:t>2.3. Наименование структурного подразделения:</w:t>
      </w:r>
      <w:r w:rsidRPr="00330554">
        <w:rPr>
          <w:rStyle w:val="aa"/>
        </w:rPr>
        <w:t xml:space="preserve"> </w:t>
      </w:r>
      <w:r w:rsidRPr="00330554">
        <w:rPr>
          <w:rStyle w:val="aa"/>
        </w:rPr>
        <w:fldChar w:fldCharType="begin"/>
      </w:r>
      <w:r w:rsidRPr="00330554">
        <w:rPr>
          <w:rStyle w:val="aa"/>
        </w:rPr>
        <w:instrText xml:space="preserve"> DOCVARIABLE ceh_info \* MERGEFORMAT </w:instrText>
      </w:r>
      <w:r w:rsidRPr="00330554">
        <w:rPr>
          <w:rStyle w:val="aa"/>
        </w:rPr>
        <w:fldChar w:fldCharType="separate"/>
      </w:r>
      <w:r w:rsidR="004128B9" w:rsidRPr="004128B9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330554">
        <w:rPr>
          <w:rStyle w:val="aa"/>
        </w:rPr>
        <w:fldChar w:fldCharType="end"/>
      </w:r>
      <w:r w:rsidRPr="00330554">
        <w:rPr>
          <w:rStyle w:val="aa"/>
        </w:rPr>
        <w:t> </w:t>
      </w:r>
    </w:p>
    <w:p w:rsidR="00A16C6B" w:rsidRPr="00330554" w:rsidRDefault="00A16C6B" w:rsidP="00A16C6B">
      <w:pPr>
        <w:pStyle w:val="a6"/>
      </w:pPr>
      <w:r w:rsidRPr="00330554">
        <w:t>3. Сведения о рабочем месте:</w:t>
      </w:r>
    </w:p>
    <w:p w:rsidR="00A16C6B" w:rsidRPr="00330554" w:rsidRDefault="00A16C6B" w:rsidP="00A16C6B">
      <w:r w:rsidRPr="00330554">
        <w:t>3.1. Номер рабочего места:</w:t>
      </w:r>
      <w:r w:rsidRPr="00330554">
        <w:rPr>
          <w:rStyle w:val="aa"/>
        </w:rPr>
        <w:t xml:space="preserve"> </w:t>
      </w:r>
      <w:r w:rsidRPr="00330554">
        <w:rPr>
          <w:u w:val="single"/>
        </w:rPr>
        <w:fldChar w:fldCharType="begin"/>
      </w:r>
      <w:r w:rsidRPr="00330554">
        <w:rPr>
          <w:u w:val="single"/>
        </w:rPr>
        <w:instrText xml:space="preserve"> DOCVARIABLE rm_number \* MERGEFORMAT </w:instrText>
      </w:r>
      <w:r w:rsidRPr="00330554">
        <w:rPr>
          <w:u w:val="single"/>
        </w:rPr>
        <w:fldChar w:fldCharType="separate"/>
      </w:r>
      <w:r w:rsidR="004128B9">
        <w:rPr>
          <w:u w:val="single"/>
        </w:rPr>
        <w:t xml:space="preserve"> 50</w:t>
      </w:r>
      <w:r w:rsidRPr="00330554">
        <w:rPr>
          <w:u w:val="single"/>
        </w:rPr>
        <w:fldChar w:fldCharType="end"/>
      </w:r>
      <w:r w:rsidRPr="00330554">
        <w:rPr>
          <w:rStyle w:val="aa"/>
        </w:rPr>
        <w:t> </w:t>
      </w:r>
    </w:p>
    <w:p w:rsidR="00A16C6B" w:rsidRPr="00330554" w:rsidRDefault="00A16C6B" w:rsidP="00A16C6B">
      <w:r w:rsidRPr="00330554">
        <w:t>3.2. Наименование рабочего места:</w:t>
      </w:r>
      <w:r w:rsidRPr="00330554">
        <w:rPr>
          <w:rStyle w:val="aa"/>
        </w:rPr>
        <w:t xml:space="preserve"> </w:t>
      </w:r>
      <w:r w:rsidRPr="00330554">
        <w:rPr>
          <w:rStyle w:val="aa"/>
        </w:rPr>
        <w:fldChar w:fldCharType="begin"/>
      </w:r>
      <w:r w:rsidRPr="00330554">
        <w:rPr>
          <w:rStyle w:val="aa"/>
        </w:rPr>
        <w:instrText xml:space="preserve"> DOCVARIABLE rm_name \* MERGEFORMAT </w:instrText>
      </w:r>
      <w:r w:rsidRPr="00330554">
        <w:rPr>
          <w:rStyle w:val="aa"/>
        </w:rPr>
        <w:fldChar w:fldCharType="separate"/>
      </w:r>
      <w:r w:rsidR="004128B9" w:rsidRPr="004128B9">
        <w:rPr>
          <w:rStyle w:val="aa"/>
        </w:rPr>
        <w:t xml:space="preserve"> Кочегар, 3 разряд </w:t>
      </w:r>
      <w:r w:rsidRPr="00330554">
        <w:rPr>
          <w:rStyle w:val="aa"/>
        </w:rPr>
        <w:fldChar w:fldCharType="end"/>
      </w:r>
    </w:p>
    <w:p w:rsidR="00A16C6B" w:rsidRPr="00330554" w:rsidRDefault="00A16C6B" w:rsidP="00A16C6B">
      <w:r w:rsidRPr="00330554">
        <w:t>3.3. Код по ОК 016-94:</w:t>
      </w:r>
      <w:r w:rsidRPr="00330554">
        <w:rPr>
          <w:rStyle w:val="aa"/>
        </w:rPr>
        <w:t xml:space="preserve"> </w:t>
      </w:r>
      <w:r w:rsidRPr="00330554">
        <w:rPr>
          <w:rStyle w:val="aa"/>
        </w:rPr>
        <w:fldChar w:fldCharType="begin"/>
      </w:r>
      <w:r w:rsidRPr="00330554">
        <w:rPr>
          <w:rStyle w:val="aa"/>
        </w:rPr>
        <w:instrText xml:space="preserve"> DOCVARIABLE codeok \* MERGEFORMAT </w:instrText>
      </w:r>
      <w:r w:rsidRPr="00330554">
        <w:rPr>
          <w:rStyle w:val="aa"/>
        </w:rPr>
        <w:fldChar w:fldCharType="separate"/>
      </w:r>
      <w:r w:rsidR="004128B9" w:rsidRPr="004128B9">
        <w:rPr>
          <w:rStyle w:val="aa"/>
        </w:rPr>
        <w:t xml:space="preserve"> 13786 </w:t>
      </w:r>
      <w:r w:rsidRPr="00330554">
        <w:rPr>
          <w:rStyle w:val="aa"/>
        </w:rPr>
        <w:fldChar w:fldCharType="end"/>
      </w:r>
      <w:r w:rsidRPr="00330554">
        <w:rPr>
          <w:rStyle w:val="aa"/>
        </w:rPr>
        <w:t> </w:t>
      </w:r>
    </w:p>
    <w:p w:rsidR="00330554" w:rsidRPr="002307AE" w:rsidRDefault="00330554" w:rsidP="00330554">
      <w:pPr>
        <w:pStyle w:val="a6"/>
      </w:pPr>
      <w:r w:rsidRPr="002307AE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330554" w:rsidRPr="002307AE" w:rsidTr="00C5435A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2307AE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5" w:name="si_factory_num"/>
            <w:bookmarkEnd w:id="5"/>
            <w:r w:rsidRPr="002307AE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6" w:name="si_sertif"/>
            <w:bookmarkEnd w:id="6"/>
            <w:r w:rsidRPr="002307AE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7" w:name="si_date"/>
            <w:bookmarkEnd w:id="7"/>
            <w:r w:rsidRPr="002307AE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8" w:name="si_err"/>
            <w:bookmarkEnd w:id="8"/>
            <w:r w:rsidRPr="002307AE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9" w:name="si_cond_sv"/>
            <w:bookmarkEnd w:id="9"/>
            <w:r w:rsidRPr="002307AE">
              <w:t>Условия эксплуатации</w:t>
            </w:r>
          </w:p>
        </w:tc>
      </w:tr>
      <w:tr w:rsidR="006B64AC" w:rsidRPr="002307AE" w:rsidTr="00C5435A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6B64AC" w:rsidRPr="002307AE" w:rsidRDefault="006B64AC" w:rsidP="006B64AC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64AC" w:rsidRPr="002307AE" w:rsidRDefault="006B64AC" w:rsidP="00C5435A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64AC" w:rsidRPr="002307AE" w:rsidRDefault="006B64AC" w:rsidP="00C5435A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64AC" w:rsidRPr="002307AE" w:rsidRDefault="006B64AC" w:rsidP="00C5435A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64AC" w:rsidRPr="002307AE" w:rsidRDefault="006B64AC" w:rsidP="00C5435A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6B64AC" w:rsidRPr="002307AE" w:rsidRDefault="006B64AC" w:rsidP="00C5435A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  <w:tr w:rsidR="006B64AC" w:rsidRPr="002307AE" w:rsidTr="00C5435A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6B64AC" w:rsidRDefault="006B64AC" w:rsidP="006B64AC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64AC" w:rsidRDefault="006B64AC" w:rsidP="00C5435A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64AC" w:rsidRDefault="006B64AC" w:rsidP="00C5435A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64AC" w:rsidRDefault="006B64AC" w:rsidP="00C5435A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64AC" w:rsidRDefault="006B64AC" w:rsidP="00C5435A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6B64AC" w:rsidRDefault="006B64AC" w:rsidP="00C5435A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6B64AC" w:rsidRPr="002307AE" w:rsidTr="00C5435A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6B64AC" w:rsidRDefault="006B64AC" w:rsidP="006B64AC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64AC" w:rsidRDefault="006B64AC" w:rsidP="00C5435A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64AC" w:rsidRDefault="006B64AC" w:rsidP="00C5435A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64AC" w:rsidRDefault="006B64AC" w:rsidP="00C5435A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64AC" w:rsidRDefault="006B64AC" w:rsidP="00C5435A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6B64AC" w:rsidRDefault="006B64AC" w:rsidP="00C5435A">
            <w:pPr>
              <w:pStyle w:val="a8"/>
            </w:pPr>
            <w:r>
              <w:t xml:space="preserve">Условия эксплуатации СИ: температура окружающего воздуха от минус </w:t>
            </w:r>
            <w:r>
              <w:lastRenderedPageBreak/>
              <w:t>20 ºС до плюс 40 ºС</w:t>
            </w:r>
          </w:p>
        </w:tc>
      </w:tr>
    </w:tbl>
    <w:p w:rsidR="00330554" w:rsidRPr="002307AE" w:rsidRDefault="00330554" w:rsidP="00330554">
      <w:pPr>
        <w:pStyle w:val="a6"/>
      </w:pPr>
      <w:r w:rsidRPr="002307AE">
        <w:lastRenderedPageBreak/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330554" w:rsidRPr="002307AE" w:rsidTr="00C5435A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10" w:name="si_os_table"/>
            <w:bookmarkEnd w:id="10"/>
            <w:r w:rsidRPr="002307AE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11" w:name="si_os_factory_num"/>
            <w:bookmarkEnd w:id="11"/>
            <w:r w:rsidRPr="002307AE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12" w:name="si_os_sertif"/>
            <w:bookmarkEnd w:id="12"/>
            <w:r w:rsidRPr="002307AE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13" w:name="si_os_date"/>
            <w:bookmarkEnd w:id="13"/>
            <w:r w:rsidRPr="002307AE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14" w:name="si_os_err"/>
            <w:bookmarkEnd w:id="14"/>
            <w:r w:rsidRPr="002307AE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30554" w:rsidRPr="002307AE" w:rsidRDefault="00330554" w:rsidP="00C5435A">
            <w:pPr>
              <w:pStyle w:val="a8"/>
            </w:pPr>
            <w:bookmarkStart w:id="15" w:name="si_os_cond_sv"/>
            <w:bookmarkEnd w:id="15"/>
            <w:r w:rsidRPr="002307AE">
              <w:t>Условия эксплуатации</w:t>
            </w:r>
          </w:p>
        </w:tc>
      </w:tr>
      <w:tr w:rsidR="006B64AC" w:rsidRPr="002307AE" w:rsidTr="00C5435A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6B64AC" w:rsidRPr="002307AE" w:rsidRDefault="006B64AC" w:rsidP="006B64AC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64AC" w:rsidRPr="002307AE" w:rsidRDefault="006B64AC" w:rsidP="00C5435A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64AC" w:rsidRPr="002307AE" w:rsidRDefault="006B64AC" w:rsidP="00C5435A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64AC" w:rsidRPr="002307AE" w:rsidRDefault="006B64AC" w:rsidP="00C5435A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64AC" w:rsidRPr="002307AE" w:rsidRDefault="006B64AC" w:rsidP="00C5435A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6B64AC" w:rsidRPr="002307AE" w:rsidRDefault="006B64AC" w:rsidP="00C5435A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330554" w:rsidRPr="002307AE" w:rsidRDefault="00330554" w:rsidP="00330554">
      <w:pPr>
        <w:spacing w:before="120"/>
        <w:rPr>
          <w:b/>
        </w:rPr>
      </w:pPr>
      <w:r w:rsidRPr="002307AE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2307AE">
        <w:rPr>
          <w:b/>
        </w:rPr>
        <w:t xml:space="preserve"> ПДУ, нормативные значения измеряемого и оцениваемого фактора:</w:t>
      </w:r>
      <w:r w:rsidRPr="002307AE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330554" w:rsidRPr="002307AE" w:rsidTr="00D95D42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0554" w:rsidRPr="002307AE" w:rsidRDefault="00330554" w:rsidP="00C5435A">
            <w:pPr>
              <w:jc w:val="center"/>
              <w:rPr>
                <w:color w:val="000000"/>
                <w:sz w:val="18"/>
                <w:szCs w:val="18"/>
              </w:rPr>
            </w:pPr>
            <w:r w:rsidRPr="002307AE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30554" w:rsidRPr="002307AE" w:rsidRDefault="00330554" w:rsidP="00C5435A">
            <w:pPr>
              <w:jc w:val="center"/>
              <w:rPr>
                <w:color w:val="000000"/>
                <w:sz w:val="18"/>
                <w:szCs w:val="18"/>
              </w:rPr>
            </w:pPr>
            <w:r w:rsidRPr="002307AE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D95D42" w:rsidRPr="002307AE" w:rsidTr="00D95D42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D95D42" w:rsidRPr="002307AE" w:rsidRDefault="00D95D42" w:rsidP="00D95D4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D95D42" w:rsidRPr="002307AE" w:rsidRDefault="00D95D42" w:rsidP="00D95D4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D95D42" w:rsidRPr="002307AE" w:rsidTr="00D95D42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95D42" w:rsidRDefault="00D95D42" w:rsidP="00D95D4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D95D42" w:rsidRDefault="00D95D42" w:rsidP="00D95D4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Санитарно-эпидемиологические правила и нормативы СанПиН 2.2.4.3359-16 “Санитарно-эпидемиологические требования к физическим факторам на рабочих местах” (утв. постановлением Главного государственного санитарного врача РФ от 21 июня 2016 г. № 81)</w:t>
            </w:r>
          </w:p>
        </w:tc>
      </w:tr>
      <w:tr w:rsidR="00D95D42" w:rsidRPr="002307AE" w:rsidTr="00D95D42">
        <w:trPr>
          <w:tblHeader/>
          <w:jc w:val="center"/>
        </w:trPr>
        <w:tc>
          <w:tcPr>
            <w:tcW w:w="17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95D42" w:rsidRDefault="00D95D42" w:rsidP="00D95D4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D95D42" w:rsidRDefault="00D95D42" w:rsidP="00D95D4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по эксплуатации БВЕК.43.1110.04 РЭ. Измеритель параметров микроклимата "Метеоскоп-М"</w:t>
            </w:r>
          </w:p>
        </w:tc>
      </w:tr>
      <w:tr w:rsidR="00D95D42" w:rsidRPr="002307AE" w:rsidTr="00D95D42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95D42" w:rsidRDefault="00D95D42" w:rsidP="00D95D4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D95D42" w:rsidRDefault="00D95D42" w:rsidP="00D95D4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ГОСТ 12.1.005-88. Межгосударственный стандарт. Система стандартов безопасности труда. Общие санитарно-гигиенические требования к воздуху рабочей зоны. Утверждён и введён в действие постановлением Государственного комитета СССР по стандартам от 29.09.88 N 3388</w:t>
            </w:r>
          </w:p>
        </w:tc>
      </w:tr>
    </w:tbl>
    <w:p w:rsidR="00A16C6B" w:rsidRPr="00330554" w:rsidRDefault="00A16C6B" w:rsidP="00A16C6B">
      <w:pPr>
        <w:spacing w:before="120"/>
        <w:rPr>
          <w:b/>
          <w:color w:val="000000"/>
        </w:rPr>
      </w:pPr>
      <w:r w:rsidRPr="00330554">
        <w:rPr>
          <w:b/>
          <w:color w:val="000000"/>
        </w:rPr>
        <w:t>6. Условия проведения исследований</w:t>
      </w:r>
    </w:p>
    <w:tbl>
      <w:tblPr>
        <w:tblW w:w="10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1679"/>
        <w:gridCol w:w="1985"/>
        <w:gridCol w:w="1642"/>
        <w:gridCol w:w="1601"/>
      </w:tblGrid>
      <w:tr w:rsidR="00A16C6B" w:rsidRPr="00330554" w:rsidTr="003E2844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A16C6B" w:rsidRPr="00330554" w:rsidRDefault="00A16C6B" w:rsidP="003E2844">
            <w:pPr>
              <w:pStyle w:val="a8"/>
            </w:pPr>
            <w:bookmarkStart w:id="17" w:name="os2_zone"/>
            <w:bookmarkEnd w:id="17"/>
            <w:r w:rsidRPr="00330554">
              <w:t>Наименование рабочей зоны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16C6B" w:rsidRPr="00330554" w:rsidRDefault="00A16C6B" w:rsidP="003E2844">
            <w:pPr>
              <w:pStyle w:val="a8"/>
            </w:pPr>
            <w:bookmarkStart w:id="18" w:name="os2_temp"/>
            <w:bookmarkEnd w:id="18"/>
            <w:r w:rsidRPr="00330554">
              <w:t xml:space="preserve">Температура воздуха, </w:t>
            </w:r>
            <w:r w:rsidRPr="00330554">
              <w:rPr>
                <w:vertAlign w:val="superscript"/>
              </w:rPr>
              <w:t>o</w:t>
            </w:r>
            <w:r w:rsidRPr="00330554">
              <w:t>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6C6B" w:rsidRPr="00330554" w:rsidRDefault="00A16C6B" w:rsidP="003E2844">
            <w:pPr>
              <w:pStyle w:val="a8"/>
            </w:pPr>
            <w:bookmarkStart w:id="19" w:name="os2_press"/>
            <w:bookmarkEnd w:id="19"/>
            <w:r w:rsidRPr="00330554">
              <w:t>Атмосферное давление, мм рт.ст.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A16C6B" w:rsidRPr="00330554" w:rsidRDefault="00A16C6B" w:rsidP="003E2844">
            <w:pPr>
              <w:pStyle w:val="a8"/>
            </w:pPr>
            <w:bookmarkStart w:id="20" w:name="os2_vlag"/>
            <w:bookmarkEnd w:id="20"/>
            <w:r w:rsidRPr="00330554">
              <w:t>Относительная влажность, %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A16C6B" w:rsidRPr="00330554" w:rsidRDefault="00A16C6B" w:rsidP="003E2844">
            <w:pPr>
              <w:pStyle w:val="a8"/>
            </w:pPr>
            <w:bookmarkStart w:id="21" w:name="os2_skor"/>
            <w:bookmarkEnd w:id="21"/>
            <w:r w:rsidRPr="00330554">
              <w:t>Скорость воздуха, м/с</w:t>
            </w:r>
          </w:p>
        </w:tc>
      </w:tr>
      <w:tr w:rsidR="00D95D42" w:rsidRPr="00330554" w:rsidTr="003E2844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D95D42" w:rsidRPr="00330554" w:rsidRDefault="00D95D42" w:rsidP="003E2844">
            <w:pPr>
              <w:pStyle w:val="a8"/>
            </w:pPr>
            <w:bookmarkStart w:id="22" w:name="os2_bm1"/>
            <w:bookmarkEnd w:id="22"/>
            <w:r>
              <w:t>Котельная (Печь)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D95D42" w:rsidRPr="00330554" w:rsidRDefault="00D95D42" w:rsidP="003E2844">
            <w:pPr>
              <w:pStyle w:val="a8"/>
            </w:pPr>
            <w:r>
              <w:t>29.3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5D42" w:rsidRPr="00330554" w:rsidRDefault="00D95D42" w:rsidP="003E2844">
            <w:pPr>
              <w:pStyle w:val="a8"/>
            </w:pPr>
            <w:r>
              <w:t>76</w:t>
            </w:r>
            <w:r w:rsidR="00EB19D8">
              <w:t>3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D95D42" w:rsidRPr="00330554" w:rsidRDefault="00D95D42" w:rsidP="003E2844">
            <w:pPr>
              <w:pStyle w:val="a8"/>
            </w:pPr>
            <w:r>
              <w:t>35.1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D95D42" w:rsidRPr="00330554" w:rsidRDefault="00D95D42" w:rsidP="003E2844">
            <w:pPr>
              <w:pStyle w:val="a8"/>
            </w:pPr>
            <w:r>
              <w:t>0.1</w:t>
            </w:r>
          </w:p>
        </w:tc>
      </w:tr>
    </w:tbl>
    <w:p w:rsidR="00234932" w:rsidRPr="00330554" w:rsidRDefault="00A16C6B" w:rsidP="00D57B4C">
      <w:pPr>
        <w:pStyle w:val="a6"/>
      </w:pPr>
      <w:r w:rsidRPr="00330554">
        <w:t>7</w:t>
      </w:r>
      <w:r w:rsidR="00234932" w:rsidRPr="00330554">
        <w:t xml:space="preserve">. </w:t>
      </w:r>
      <w:r w:rsidR="00D57B4C" w:rsidRPr="00330554">
        <w:t>Фактические и нормативные значения измеряемых параметров</w:t>
      </w:r>
      <w:r w:rsidR="00234932" w:rsidRPr="00330554">
        <w:t>: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701"/>
        <w:gridCol w:w="1276"/>
        <w:gridCol w:w="772"/>
        <w:gridCol w:w="1354"/>
        <w:gridCol w:w="992"/>
        <w:gridCol w:w="1259"/>
      </w:tblGrid>
      <w:tr w:rsidR="00A121D7" w:rsidRPr="00330554" w:rsidTr="00D95D42">
        <w:trPr>
          <w:tblHeader/>
          <w:jc w:val="center"/>
        </w:trPr>
        <w:tc>
          <w:tcPr>
            <w:tcW w:w="3261" w:type="dxa"/>
            <w:vAlign w:val="center"/>
          </w:tcPr>
          <w:p w:rsidR="00A121D7" w:rsidRPr="00330554" w:rsidRDefault="00A121D7" w:rsidP="005C0A9A">
            <w:pPr>
              <w:pStyle w:val="a8"/>
              <w:jc w:val="left"/>
            </w:pPr>
            <w:bookmarkStart w:id="23" w:name="svet_table"/>
            <w:bookmarkStart w:id="24" w:name="main_table"/>
            <w:bookmarkStart w:id="25" w:name="param_column"/>
            <w:bookmarkEnd w:id="23"/>
            <w:bookmarkEnd w:id="24"/>
            <w:bookmarkEnd w:id="25"/>
            <w:r w:rsidRPr="00330554">
              <w:t xml:space="preserve">Наименование измеряемых параметров, рабочей поверхности </w:t>
            </w:r>
          </w:p>
        </w:tc>
        <w:tc>
          <w:tcPr>
            <w:tcW w:w="1701" w:type="dxa"/>
            <w:vAlign w:val="center"/>
          </w:tcPr>
          <w:p w:rsidR="00A121D7" w:rsidRPr="00330554" w:rsidRDefault="00A121D7" w:rsidP="004A3174">
            <w:pPr>
              <w:pStyle w:val="a8"/>
            </w:pPr>
            <w:bookmarkStart w:id="26" w:name="result_column"/>
            <w:bookmarkEnd w:id="26"/>
            <w:r w:rsidRPr="00330554">
              <w:t>Результаты измерений</w:t>
            </w:r>
          </w:p>
        </w:tc>
        <w:tc>
          <w:tcPr>
            <w:tcW w:w="1276" w:type="dxa"/>
            <w:vAlign w:val="center"/>
          </w:tcPr>
          <w:p w:rsidR="00A121D7" w:rsidRPr="00330554" w:rsidRDefault="00A121D7" w:rsidP="00883461">
            <w:pPr>
              <w:pStyle w:val="a8"/>
            </w:pPr>
            <w:bookmarkStart w:id="27" w:name="fact_column"/>
            <w:bookmarkEnd w:id="27"/>
            <w:r w:rsidRPr="00330554">
              <w:t>Фактическое (среднее) значение</w:t>
            </w:r>
          </w:p>
        </w:tc>
        <w:tc>
          <w:tcPr>
            <w:tcW w:w="772" w:type="dxa"/>
            <w:vAlign w:val="center"/>
          </w:tcPr>
          <w:p w:rsidR="00A121D7" w:rsidRPr="00330554" w:rsidRDefault="00655059" w:rsidP="00A121D7">
            <w:pPr>
              <w:pStyle w:val="a8"/>
            </w:pPr>
            <w:bookmarkStart w:id="28" w:name="unc_column"/>
            <w:bookmarkEnd w:id="28"/>
            <w:r w:rsidRPr="00330554">
              <w:t>U</w:t>
            </w:r>
            <w:r w:rsidRPr="00330554">
              <w:rPr>
                <w:vertAlign w:val="subscript"/>
              </w:rPr>
              <w:t>0.95</w:t>
            </w:r>
          </w:p>
        </w:tc>
        <w:tc>
          <w:tcPr>
            <w:tcW w:w="1354" w:type="dxa"/>
            <w:vAlign w:val="center"/>
          </w:tcPr>
          <w:p w:rsidR="00A121D7" w:rsidRPr="00330554" w:rsidRDefault="00655059" w:rsidP="00A121D7">
            <w:pPr>
              <w:pStyle w:val="a8"/>
            </w:pPr>
            <w:bookmarkStart w:id="29" w:name="norm_column"/>
            <w:bookmarkEnd w:id="29"/>
            <w:r w:rsidRPr="00330554"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A121D7" w:rsidRPr="00330554" w:rsidRDefault="00A121D7" w:rsidP="00883461">
            <w:pPr>
              <w:pStyle w:val="a8"/>
            </w:pPr>
            <w:r w:rsidRPr="00330554">
              <w:rPr>
                <w:b/>
              </w:rPr>
              <w:t xml:space="preserve"> </w:t>
            </w:r>
            <w:bookmarkStart w:id="30" w:name="kut_column"/>
            <w:bookmarkEnd w:id="30"/>
            <w:r w:rsidRPr="00330554">
              <w:t>Класс условий труда</w:t>
            </w:r>
          </w:p>
        </w:tc>
        <w:tc>
          <w:tcPr>
            <w:tcW w:w="1259" w:type="dxa"/>
            <w:vAlign w:val="center"/>
          </w:tcPr>
          <w:p w:rsidR="00A121D7" w:rsidRPr="00330554" w:rsidRDefault="00A121D7" w:rsidP="00883461">
            <w:pPr>
              <w:pStyle w:val="a8"/>
            </w:pPr>
            <w:r w:rsidRPr="00330554">
              <w:rPr>
                <w:b/>
              </w:rPr>
              <w:t xml:space="preserve"> </w:t>
            </w:r>
            <w:bookmarkStart w:id="31" w:name="time_column"/>
            <w:bookmarkEnd w:id="31"/>
            <w:r w:rsidRPr="00330554">
              <w:t>Время пребывания, %</w:t>
            </w:r>
          </w:p>
        </w:tc>
      </w:tr>
      <w:tr w:rsidR="00D95D42" w:rsidRPr="00330554" w:rsidTr="00655059">
        <w:trPr>
          <w:jc w:val="center"/>
        </w:trPr>
        <w:tc>
          <w:tcPr>
            <w:tcW w:w="3261" w:type="dxa"/>
            <w:vAlign w:val="center"/>
          </w:tcPr>
          <w:p w:rsidR="00D95D42" w:rsidRPr="00D95D42" w:rsidRDefault="00D95D42" w:rsidP="005C0A9A">
            <w:pPr>
              <w:pStyle w:val="a8"/>
              <w:jc w:val="left"/>
              <w:rPr>
                <w:b/>
              </w:rPr>
            </w:pPr>
            <w:bookmarkStart w:id="32" w:name="zona1"/>
            <w:bookmarkEnd w:id="32"/>
            <w:r>
              <w:rPr>
                <w:b/>
              </w:rPr>
              <w:t>Котельная (Печь)</w:t>
            </w:r>
          </w:p>
        </w:tc>
        <w:tc>
          <w:tcPr>
            <w:tcW w:w="1701" w:type="dxa"/>
            <w:vAlign w:val="center"/>
          </w:tcPr>
          <w:p w:rsidR="00D95D42" w:rsidRPr="00330554" w:rsidRDefault="00D95D42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D95D42" w:rsidRPr="00330554" w:rsidRDefault="00D95D42" w:rsidP="00883461">
            <w:pPr>
              <w:pStyle w:val="a8"/>
            </w:pPr>
          </w:p>
        </w:tc>
        <w:tc>
          <w:tcPr>
            <w:tcW w:w="772" w:type="dxa"/>
            <w:vAlign w:val="center"/>
          </w:tcPr>
          <w:p w:rsidR="00D95D42" w:rsidRPr="00330554" w:rsidRDefault="00D95D42" w:rsidP="00A121D7">
            <w:pPr>
              <w:pStyle w:val="a8"/>
            </w:pPr>
          </w:p>
        </w:tc>
        <w:tc>
          <w:tcPr>
            <w:tcW w:w="1354" w:type="dxa"/>
            <w:vAlign w:val="center"/>
          </w:tcPr>
          <w:p w:rsidR="00D95D42" w:rsidRPr="00330554" w:rsidRDefault="00D95D42" w:rsidP="00A121D7">
            <w:pPr>
              <w:pStyle w:val="a8"/>
            </w:pPr>
            <w:r>
              <w:t>Категория - IIб</w:t>
            </w:r>
          </w:p>
        </w:tc>
        <w:tc>
          <w:tcPr>
            <w:tcW w:w="992" w:type="dxa"/>
            <w:vAlign w:val="center"/>
          </w:tcPr>
          <w:p w:rsidR="00D95D42" w:rsidRPr="00B6092D" w:rsidRDefault="00B6092D" w:rsidP="00883461">
            <w:pPr>
              <w:pStyle w:val="a8"/>
              <w:rPr>
                <w:b/>
              </w:rPr>
            </w:pPr>
            <w:r w:rsidRPr="00B6092D">
              <w:rPr>
                <w:b/>
              </w:rPr>
              <w:t>3.2</w:t>
            </w:r>
          </w:p>
        </w:tc>
        <w:tc>
          <w:tcPr>
            <w:tcW w:w="1259" w:type="dxa"/>
            <w:vAlign w:val="center"/>
          </w:tcPr>
          <w:p w:rsidR="00D95D42" w:rsidRPr="00D95D42" w:rsidRDefault="00EB19D8" w:rsidP="00EB19D8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D95D42" w:rsidRPr="00330554" w:rsidTr="00655059">
        <w:trPr>
          <w:jc w:val="center"/>
        </w:trPr>
        <w:tc>
          <w:tcPr>
            <w:tcW w:w="3261" w:type="dxa"/>
            <w:vAlign w:val="center"/>
          </w:tcPr>
          <w:p w:rsidR="00D95D42" w:rsidRPr="00D95D42" w:rsidRDefault="00D95D42" w:rsidP="005C0A9A">
            <w:pPr>
              <w:pStyle w:val="a8"/>
              <w:jc w:val="left"/>
            </w:pPr>
            <w:bookmarkStart w:id="33" w:name="tns_IIб_z1"/>
            <w:bookmarkEnd w:id="33"/>
            <w:r>
              <w:t>ТНС-индекс, °С</w:t>
            </w:r>
          </w:p>
        </w:tc>
        <w:tc>
          <w:tcPr>
            <w:tcW w:w="1701" w:type="dxa"/>
            <w:vAlign w:val="center"/>
          </w:tcPr>
          <w:p w:rsidR="00D95D42" w:rsidRPr="00330554" w:rsidRDefault="00D95D42" w:rsidP="004614A7">
            <w:pPr>
              <w:pStyle w:val="a8"/>
            </w:pPr>
            <w:r>
              <w:t>24.</w:t>
            </w:r>
            <w:r w:rsidR="004614A7">
              <w:t>1;24.</w:t>
            </w:r>
            <w:r>
              <w:t>5;2</w:t>
            </w:r>
            <w:r w:rsidR="004614A7">
              <w:t>4</w:t>
            </w:r>
            <w:r>
              <w:t>.</w:t>
            </w:r>
            <w:r w:rsidR="004614A7">
              <w:t>3</w:t>
            </w:r>
          </w:p>
        </w:tc>
        <w:tc>
          <w:tcPr>
            <w:tcW w:w="1276" w:type="dxa"/>
            <w:vAlign w:val="center"/>
          </w:tcPr>
          <w:p w:rsidR="00D95D42" w:rsidRPr="00330554" w:rsidRDefault="00B6092D" w:rsidP="00883461">
            <w:pPr>
              <w:pStyle w:val="a8"/>
            </w:pPr>
            <w:r>
              <w:t>24.3</w:t>
            </w:r>
          </w:p>
        </w:tc>
        <w:tc>
          <w:tcPr>
            <w:tcW w:w="772" w:type="dxa"/>
            <w:vAlign w:val="center"/>
          </w:tcPr>
          <w:p w:rsidR="00D95D42" w:rsidRPr="00330554" w:rsidRDefault="00B6092D" w:rsidP="00A121D7">
            <w:pPr>
              <w:pStyle w:val="a8"/>
            </w:pPr>
            <w:r>
              <w:t>0.3</w:t>
            </w:r>
          </w:p>
        </w:tc>
        <w:tc>
          <w:tcPr>
            <w:tcW w:w="1354" w:type="dxa"/>
            <w:vAlign w:val="center"/>
          </w:tcPr>
          <w:p w:rsidR="00D95D42" w:rsidRDefault="00D95D42" w:rsidP="00A121D7">
            <w:pPr>
              <w:pStyle w:val="a8"/>
            </w:pPr>
            <w:r>
              <w:t>&lt;24.0</w:t>
            </w:r>
          </w:p>
        </w:tc>
        <w:tc>
          <w:tcPr>
            <w:tcW w:w="992" w:type="dxa"/>
            <w:vAlign w:val="center"/>
          </w:tcPr>
          <w:p w:rsidR="00D95D42" w:rsidRPr="00330554" w:rsidRDefault="00B6092D" w:rsidP="00883461">
            <w:pPr>
              <w:pStyle w:val="a8"/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1259" w:type="dxa"/>
            <w:vAlign w:val="center"/>
          </w:tcPr>
          <w:p w:rsidR="00D95D42" w:rsidRDefault="00D95D42" w:rsidP="00883461">
            <w:pPr>
              <w:pStyle w:val="a8"/>
              <w:rPr>
                <w:b/>
              </w:rPr>
            </w:pPr>
          </w:p>
        </w:tc>
      </w:tr>
      <w:tr w:rsidR="00D95D42" w:rsidRPr="00330554" w:rsidTr="00655059">
        <w:trPr>
          <w:jc w:val="center"/>
        </w:trPr>
        <w:tc>
          <w:tcPr>
            <w:tcW w:w="3261" w:type="dxa"/>
            <w:vAlign w:val="center"/>
          </w:tcPr>
          <w:p w:rsidR="00D95D42" w:rsidRPr="00D95D42" w:rsidRDefault="00D95D42" w:rsidP="005C0A9A">
            <w:pPr>
              <w:pStyle w:val="a8"/>
              <w:jc w:val="left"/>
            </w:pPr>
            <w:bookmarkStart w:id="34" w:name="skor_IIб_z1"/>
            <w:bookmarkEnd w:id="34"/>
            <w:r>
              <w:t>Скорость движения воздуха, м/с</w:t>
            </w:r>
          </w:p>
        </w:tc>
        <w:tc>
          <w:tcPr>
            <w:tcW w:w="1701" w:type="dxa"/>
            <w:vAlign w:val="center"/>
          </w:tcPr>
          <w:p w:rsidR="00D95D42" w:rsidRDefault="00D95D42" w:rsidP="004A3174">
            <w:pPr>
              <w:pStyle w:val="a8"/>
            </w:pPr>
            <w:r>
              <w:t>0.14;0.16;0.15</w:t>
            </w:r>
          </w:p>
        </w:tc>
        <w:tc>
          <w:tcPr>
            <w:tcW w:w="1276" w:type="dxa"/>
            <w:vAlign w:val="center"/>
          </w:tcPr>
          <w:p w:rsidR="00D95D42" w:rsidRPr="00330554" w:rsidRDefault="00B6092D" w:rsidP="00883461">
            <w:pPr>
              <w:pStyle w:val="a8"/>
            </w:pPr>
            <w:r>
              <w:t>0.15</w:t>
            </w:r>
          </w:p>
        </w:tc>
        <w:tc>
          <w:tcPr>
            <w:tcW w:w="772" w:type="dxa"/>
            <w:vAlign w:val="center"/>
          </w:tcPr>
          <w:p w:rsidR="00D95D42" w:rsidRPr="00330554" w:rsidRDefault="00B6092D" w:rsidP="00A121D7">
            <w:pPr>
              <w:pStyle w:val="a8"/>
            </w:pPr>
            <w:r>
              <w:t>0.06</w:t>
            </w:r>
          </w:p>
        </w:tc>
        <w:tc>
          <w:tcPr>
            <w:tcW w:w="1354" w:type="dxa"/>
            <w:vAlign w:val="center"/>
          </w:tcPr>
          <w:p w:rsidR="00D95D42" w:rsidRDefault="00B6092D" w:rsidP="00A121D7">
            <w:pPr>
              <w:pStyle w:val="a8"/>
            </w:pPr>
            <w:r>
              <w:t>≤0.2</w:t>
            </w:r>
          </w:p>
        </w:tc>
        <w:tc>
          <w:tcPr>
            <w:tcW w:w="992" w:type="dxa"/>
            <w:vAlign w:val="center"/>
          </w:tcPr>
          <w:p w:rsidR="00D95D42" w:rsidRPr="00330554" w:rsidRDefault="00B6092D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9" w:type="dxa"/>
            <w:vAlign w:val="center"/>
          </w:tcPr>
          <w:p w:rsidR="00D95D42" w:rsidRDefault="00D95D42" w:rsidP="00883461">
            <w:pPr>
              <w:pStyle w:val="a8"/>
              <w:rPr>
                <w:b/>
              </w:rPr>
            </w:pPr>
          </w:p>
        </w:tc>
      </w:tr>
      <w:tr w:rsidR="00D95D42" w:rsidRPr="00330554" w:rsidTr="00655059">
        <w:trPr>
          <w:jc w:val="center"/>
        </w:trPr>
        <w:tc>
          <w:tcPr>
            <w:tcW w:w="3261" w:type="dxa"/>
            <w:vAlign w:val="center"/>
          </w:tcPr>
          <w:p w:rsidR="00D95D42" w:rsidRPr="00D95D42" w:rsidRDefault="00D95D42" w:rsidP="005C0A9A">
            <w:pPr>
              <w:pStyle w:val="a8"/>
              <w:jc w:val="left"/>
            </w:pPr>
            <w:bookmarkStart w:id="35" w:name="vl_IIб_z1"/>
            <w:bookmarkEnd w:id="35"/>
            <w:r>
              <w:t>Относительная влажность воздуха, %</w:t>
            </w:r>
          </w:p>
        </w:tc>
        <w:tc>
          <w:tcPr>
            <w:tcW w:w="1701" w:type="dxa"/>
            <w:vAlign w:val="center"/>
          </w:tcPr>
          <w:p w:rsidR="00D95D42" w:rsidRDefault="00D95D42" w:rsidP="004A3174">
            <w:pPr>
              <w:pStyle w:val="a8"/>
            </w:pPr>
            <w:r>
              <w:t>35.3;36.1;36.9</w:t>
            </w:r>
          </w:p>
        </w:tc>
        <w:tc>
          <w:tcPr>
            <w:tcW w:w="1276" w:type="dxa"/>
            <w:vAlign w:val="center"/>
          </w:tcPr>
          <w:p w:rsidR="00D95D42" w:rsidRPr="00330554" w:rsidRDefault="00B6092D" w:rsidP="00883461">
            <w:pPr>
              <w:pStyle w:val="a8"/>
            </w:pPr>
            <w:r>
              <w:t>36.1</w:t>
            </w:r>
          </w:p>
        </w:tc>
        <w:tc>
          <w:tcPr>
            <w:tcW w:w="772" w:type="dxa"/>
            <w:vAlign w:val="center"/>
          </w:tcPr>
          <w:p w:rsidR="00D95D42" w:rsidRPr="00330554" w:rsidRDefault="00B6092D" w:rsidP="00A121D7">
            <w:pPr>
              <w:pStyle w:val="a8"/>
            </w:pPr>
            <w:r>
              <w:t>3.6</w:t>
            </w:r>
          </w:p>
        </w:tc>
        <w:tc>
          <w:tcPr>
            <w:tcW w:w="1354" w:type="dxa"/>
            <w:vAlign w:val="center"/>
          </w:tcPr>
          <w:p w:rsidR="00D95D42" w:rsidRDefault="00D95D42" w:rsidP="00A121D7">
            <w:pPr>
              <w:pStyle w:val="a8"/>
            </w:pPr>
            <w:r>
              <w:t>15-75</w:t>
            </w:r>
          </w:p>
        </w:tc>
        <w:tc>
          <w:tcPr>
            <w:tcW w:w="992" w:type="dxa"/>
            <w:vAlign w:val="center"/>
          </w:tcPr>
          <w:p w:rsidR="00D95D42" w:rsidRPr="00330554" w:rsidRDefault="00B6092D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59" w:type="dxa"/>
            <w:vAlign w:val="center"/>
          </w:tcPr>
          <w:p w:rsidR="00D95D42" w:rsidRDefault="00D95D42" w:rsidP="00883461">
            <w:pPr>
              <w:pStyle w:val="a8"/>
              <w:rPr>
                <w:b/>
              </w:rPr>
            </w:pPr>
          </w:p>
        </w:tc>
      </w:tr>
    </w:tbl>
    <w:p w:rsidR="00234932" w:rsidRPr="00330554" w:rsidRDefault="00A121D7" w:rsidP="00367816">
      <w:r w:rsidRPr="00330554">
        <w:t>U</w:t>
      </w:r>
      <w:r w:rsidRPr="00330554">
        <w:rPr>
          <w:vertAlign w:val="subscript"/>
        </w:rPr>
        <w:t>0.95</w:t>
      </w:r>
      <w:r w:rsidRPr="00330554">
        <w:t xml:space="preserve"> - расширенная неопределенность (Р=0.95).</w:t>
      </w:r>
    </w:p>
    <w:p w:rsidR="00330554" w:rsidRPr="00330554" w:rsidRDefault="00330554" w:rsidP="00330554">
      <w:pPr>
        <w:pStyle w:val="a6"/>
      </w:pPr>
      <w:r>
        <w:t xml:space="preserve">Дополнения, отклонения или исключения из метода: </w:t>
      </w:r>
      <w:r w:rsidRPr="00330554">
        <w:rPr>
          <w:b w:val="0"/>
        </w:rPr>
        <w:t>отсутствуют.</w:t>
      </w:r>
    </w:p>
    <w:p w:rsidR="00330554" w:rsidRPr="002307AE" w:rsidRDefault="00330554" w:rsidP="00330554">
      <w:pPr>
        <w:pStyle w:val="a6"/>
      </w:pPr>
      <w:r w:rsidRPr="00330554">
        <w:t>8</w:t>
      </w:r>
      <w:r w:rsidRPr="002307AE">
        <w:t>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330554" w:rsidRPr="006B64AC" w:rsidTr="006B64A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6B64AC" w:rsidRDefault="006B64AC" w:rsidP="00C5435A">
            <w:pPr>
              <w:pStyle w:val="a8"/>
            </w:pPr>
            <w:r w:rsidRPr="006B64AC">
              <w:lastRenderedPageBreak/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0554" w:rsidRPr="006B64AC" w:rsidRDefault="00330554" w:rsidP="00C5435A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6B64AC" w:rsidRDefault="006B64AC" w:rsidP="00C5435A">
            <w:pPr>
              <w:pStyle w:val="a8"/>
            </w:pPr>
            <w:r w:rsidRPr="006B64AC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0554" w:rsidRPr="006B64AC" w:rsidRDefault="00330554" w:rsidP="00C5435A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6B64AC" w:rsidRDefault="00330554" w:rsidP="00C5435A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30554" w:rsidRPr="006B64AC" w:rsidRDefault="00330554" w:rsidP="00C5435A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6B64AC" w:rsidRDefault="006B64AC" w:rsidP="00C5435A">
            <w:pPr>
              <w:pStyle w:val="a8"/>
            </w:pPr>
            <w:r w:rsidRPr="006B64AC">
              <w:t>Лобачева Наталья Владиславовна</w:t>
            </w:r>
          </w:p>
        </w:tc>
      </w:tr>
      <w:tr w:rsidR="00330554" w:rsidRPr="006B64AC" w:rsidTr="006B64A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30554" w:rsidRPr="006B64AC" w:rsidRDefault="006B64AC" w:rsidP="00C5435A">
            <w:pPr>
              <w:pStyle w:val="a8"/>
              <w:rPr>
                <w:b/>
                <w:vertAlign w:val="superscript"/>
              </w:rPr>
            </w:pPr>
            <w:r w:rsidRPr="006B64A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30554" w:rsidRPr="006B64AC" w:rsidRDefault="00330554" w:rsidP="00C5435A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30554" w:rsidRPr="006B64AC" w:rsidRDefault="006B64AC" w:rsidP="00C5435A">
            <w:pPr>
              <w:pStyle w:val="a8"/>
              <w:rPr>
                <w:b/>
                <w:vertAlign w:val="superscript"/>
              </w:rPr>
            </w:pPr>
            <w:r w:rsidRPr="006B64A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30554" w:rsidRPr="006B64AC" w:rsidRDefault="00330554" w:rsidP="00C5435A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30554" w:rsidRPr="006B64AC" w:rsidRDefault="006B64AC" w:rsidP="00C5435A">
            <w:pPr>
              <w:pStyle w:val="a8"/>
              <w:rPr>
                <w:b/>
                <w:vertAlign w:val="superscript"/>
              </w:rPr>
            </w:pPr>
            <w:r w:rsidRPr="006B64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30554" w:rsidRPr="006B64AC" w:rsidRDefault="00330554" w:rsidP="00C5435A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30554" w:rsidRPr="006B64AC" w:rsidRDefault="006B64AC" w:rsidP="00C5435A">
            <w:pPr>
              <w:pStyle w:val="a8"/>
              <w:rPr>
                <w:b/>
                <w:vertAlign w:val="superscript"/>
              </w:rPr>
            </w:pPr>
            <w:r w:rsidRPr="006B64AC">
              <w:rPr>
                <w:vertAlign w:val="superscript"/>
              </w:rPr>
              <w:t>(Ф.И.О.)</w:t>
            </w:r>
          </w:p>
        </w:tc>
      </w:tr>
    </w:tbl>
    <w:p w:rsidR="00330554" w:rsidRPr="002307AE" w:rsidRDefault="00330554" w:rsidP="00330554">
      <w:pPr>
        <w:spacing w:before="120"/>
        <w:rPr>
          <w:rStyle w:val="a7"/>
        </w:rPr>
      </w:pPr>
      <w:r>
        <w:rPr>
          <w:rStyle w:val="a7"/>
          <w:lang w:val="en-US"/>
        </w:rPr>
        <w:t>9</w:t>
      </w:r>
      <w:r w:rsidRPr="002307AE">
        <w:rPr>
          <w:rStyle w:val="a7"/>
        </w:rPr>
        <w:t>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30554" w:rsidRPr="006B64AC" w:rsidTr="00C5435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0554" w:rsidRPr="006B64AC" w:rsidRDefault="006B64AC" w:rsidP="00C5435A">
            <w:pPr>
              <w:pStyle w:val="a8"/>
            </w:pPr>
            <w:r w:rsidRPr="006B64AC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30554" w:rsidRPr="006B64AC" w:rsidRDefault="00330554" w:rsidP="00C5435A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0554" w:rsidRPr="006B64AC" w:rsidRDefault="00330554" w:rsidP="00C5435A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0554" w:rsidRPr="006B64AC" w:rsidRDefault="00330554" w:rsidP="00C5435A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0554" w:rsidRPr="006B64AC" w:rsidRDefault="006B64AC" w:rsidP="00C5435A">
            <w:pPr>
              <w:pStyle w:val="a8"/>
            </w:pPr>
            <w:r w:rsidRPr="006B64AC">
              <w:t>Богомолов Сергей Алексеевич</w:t>
            </w:r>
          </w:p>
        </w:tc>
      </w:tr>
      <w:tr w:rsidR="00330554" w:rsidRPr="006B64AC" w:rsidTr="00C5435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0554" w:rsidRPr="006B64AC" w:rsidRDefault="006B64AC" w:rsidP="00C5435A">
            <w:pPr>
              <w:pStyle w:val="a8"/>
              <w:rPr>
                <w:b/>
                <w:vertAlign w:val="superscript"/>
              </w:rPr>
            </w:pPr>
            <w:r w:rsidRPr="006B64A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30554" w:rsidRPr="006B64AC" w:rsidRDefault="00330554" w:rsidP="00C5435A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0554" w:rsidRPr="006B64AC" w:rsidRDefault="006B64AC" w:rsidP="00C5435A">
            <w:pPr>
              <w:pStyle w:val="a8"/>
              <w:rPr>
                <w:b/>
                <w:vertAlign w:val="superscript"/>
              </w:rPr>
            </w:pPr>
            <w:r w:rsidRPr="006B64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30554" w:rsidRPr="006B64AC" w:rsidRDefault="00330554" w:rsidP="00C5435A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0554" w:rsidRPr="006B64AC" w:rsidRDefault="006B64AC" w:rsidP="00C5435A">
            <w:pPr>
              <w:pStyle w:val="a8"/>
              <w:rPr>
                <w:b/>
                <w:vertAlign w:val="superscript"/>
              </w:rPr>
            </w:pPr>
            <w:r w:rsidRPr="006B64AC">
              <w:rPr>
                <w:vertAlign w:val="superscript"/>
              </w:rPr>
              <w:t>(Ф.И.О.)</w:t>
            </w:r>
          </w:p>
        </w:tc>
      </w:tr>
    </w:tbl>
    <w:p w:rsidR="00330554" w:rsidRPr="002307AE" w:rsidRDefault="00330554" w:rsidP="00330554">
      <w:r w:rsidRPr="002307AE">
        <w:rPr>
          <w:rStyle w:val="a7"/>
        </w:rPr>
        <w:t>1</w:t>
      </w:r>
      <w:r w:rsidRPr="00330554">
        <w:rPr>
          <w:rStyle w:val="a7"/>
        </w:rPr>
        <w:t>0</w:t>
      </w:r>
      <w:r w:rsidRPr="002307AE">
        <w:rPr>
          <w:rStyle w:val="a7"/>
        </w:rPr>
        <w:t>. Заключение о соответствии требованиям:</w:t>
      </w:r>
      <w:r w:rsidRPr="002307AE">
        <w:rPr>
          <w:rStyle w:val="a7"/>
        </w:rPr>
        <w:br/>
      </w:r>
      <w:r w:rsidR="003078ED">
        <w:rPr>
          <w:bCs/>
        </w:rPr>
        <w:fldChar w:fldCharType="begin"/>
      </w:r>
      <w:r w:rsidR="003078ED">
        <w:rPr>
          <w:bCs/>
        </w:rPr>
        <w:instrText xml:space="preserve"> DOCVARIABLE att_zakl \* MERGEFORMAT </w:instrText>
      </w:r>
      <w:r w:rsidR="003078ED">
        <w:rPr>
          <w:bCs/>
        </w:rPr>
        <w:fldChar w:fldCharType="separate"/>
      </w:r>
      <w:r w:rsidR="00B6092D" w:rsidRPr="00B6092D">
        <w:rPr>
          <w:bCs/>
        </w:rPr>
        <w:t>-</w:t>
      </w:r>
      <w:r w:rsidR="00B6092D" w:rsidRPr="00B6092D">
        <w:t xml:space="preserve"> фактический уровень вредного фактора не соответствует гигиеническим нормативам;</w:t>
      </w:r>
      <w:r w:rsidR="003078ED">
        <w:fldChar w:fldCharType="end"/>
      </w:r>
      <w:r w:rsidRPr="002307AE">
        <w:br/>
        <w:t xml:space="preserve">- класс условий труда - </w:t>
      </w:r>
      <w:r w:rsidR="00C62D16">
        <w:fldChar w:fldCharType="begin"/>
      </w:r>
      <w:r w:rsidR="00C62D16">
        <w:instrText xml:space="preserve"> DOCVARIABLE class \* MERGEFORMAT </w:instrText>
      </w:r>
      <w:r w:rsidR="00C62D16">
        <w:fldChar w:fldCharType="separate"/>
      </w:r>
      <w:r w:rsidR="00B6092D">
        <w:t>3.1</w:t>
      </w:r>
      <w:r w:rsidR="00C62D16">
        <w:fldChar w:fldCharType="end"/>
      </w:r>
    </w:p>
    <w:p w:rsidR="00330554" w:rsidRPr="002307AE" w:rsidRDefault="00330554" w:rsidP="00330554">
      <w:pPr>
        <w:rPr>
          <w:rStyle w:val="a7"/>
        </w:rPr>
      </w:pPr>
    </w:p>
    <w:p w:rsidR="00330554" w:rsidRPr="002307AE" w:rsidRDefault="00330554" w:rsidP="00330554">
      <w:pPr>
        <w:spacing w:before="120"/>
        <w:jc w:val="both"/>
        <w:rPr>
          <w:rStyle w:val="a7"/>
          <w:b w:val="0"/>
          <w:highlight w:val="green"/>
        </w:rPr>
      </w:pPr>
      <w:r w:rsidRPr="002307AE">
        <w:rPr>
          <w:rStyle w:val="a7"/>
        </w:rPr>
        <w:t xml:space="preserve">Правило принятия решения: </w:t>
      </w:r>
      <w:r w:rsidRPr="002307AE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2307AE">
        <w:t xml:space="preserve"> </w:t>
      </w:r>
      <w:r w:rsidRPr="002307AE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330554" w:rsidRPr="002307AE" w:rsidRDefault="00330554" w:rsidP="00330554">
      <w:pPr>
        <w:rPr>
          <w:rStyle w:val="a7"/>
        </w:rPr>
      </w:pPr>
    </w:p>
    <w:p w:rsidR="00330554" w:rsidRPr="002307AE" w:rsidRDefault="00330554" w:rsidP="00330554">
      <w:r w:rsidRPr="002307AE">
        <w:rPr>
          <w:rStyle w:val="a7"/>
        </w:rPr>
        <w:t>1</w:t>
      </w:r>
      <w:r w:rsidRPr="00330554">
        <w:rPr>
          <w:rStyle w:val="a7"/>
        </w:rPr>
        <w:t>1</w:t>
      </w:r>
      <w:r w:rsidRPr="002307AE">
        <w:rPr>
          <w:rStyle w:val="a7"/>
        </w:rPr>
        <w:t>. Дата составления протокола</w:t>
      </w:r>
      <w:r w:rsidRPr="002307AE">
        <w:rPr>
          <w:b/>
          <w:color w:val="000000"/>
        </w:rPr>
        <w:t>:</w:t>
      </w:r>
      <w:r w:rsidRPr="002307AE">
        <w:rPr>
          <w:color w:val="000000"/>
        </w:rPr>
        <w:t xml:space="preserve"> </w:t>
      </w:r>
      <w:r w:rsidR="003078ED">
        <w:rPr>
          <w:bCs/>
        </w:rPr>
        <w:fldChar w:fldCharType="begin"/>
      </w:r>
      <w:r w:rsidR="003078ED">
        <w:rPr>
          <w:bCs/>
        </w:rPr>
        <w:instrText xml:space="preserve"> DOCVARIABLE fill_date \* MERGEFORMAT </w:instrText>
      </w:r>
      <w:r w:rsidR="003078ED">
        <w:rPr>
          <w:bCs/>
        </w:rPr>
        <w:fldChar w:fldCharType="separate"/>
      </w:r>
      <w:r w:rsidR="00C62D16">
        <w:rPr>
          <w:bCs/>
        </w:rPr>
        <w:t xml:space="preserve">26.11.2020 </w:t>
      </w:r>
      <w:r w:rsidR="003078ED">
        <w:fldChar w:fldCharType="end"/>
      </w:r>
    </w:p>
    <w:p w:rsidR="00330554" w:rsidRPr="002307AE" w:rsidRDefault="00330554" w:rsidP="00330554">
      <w:pPr>
        <w:rPr>
          <w:rStyle w:val="a7"/>
        </w:rPr>
      </w:pPr>
    </w:p>
    <w:p w:rsidR="00330554" w:rsidRPr="002307AE" w:rsidRDefault="00330554" w:rsidP="00330554">
      <w:pPr>
        <w:rPr>
          <w:rStyle w:val="a7"/>
        </w:rPr>
      </w:pPr>
      <w:r w:rsidRPr="002307AE">
        <w:rPr>
          <w:rStyle w:val="a7"/>
        </w:rPr>
        <w:t>1</w:t>
      </w:r>
      <w:r w:rsidRPr="00330554">
        <w:rPr>
          <w:rStyle w:val="a7"/>
        </w:rPr>
        <w:t>2</w:t>
      </w:r>
      <w:r w:rsidRPr="002307AE">
        <w:rPr>
          <w:rStyle w:val="a7"/>
        </w:rPr>
        <w:t>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0554" w:rsidRPr="006B64AC" w:rsidTr="006B64A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6B64AC" w:rsidRDefault="006B64AC" w:rsidP="00C5435A">
            <w:pPr>
              <w:pStyle w:val="a8"/>
            </w:pPr>
            <w:r w:rsidRPr="006B64AC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0554" w:rsidRPr="006B64AC" w:rsidRDefault="00330554" w:rsidP="00C5435A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6B64AC" w:rsidRDefault="006B64AC" w:rsidP="00C5435A">
            <w:pPr>
              <w:pStyle w:val="a8"/>
            </w:pPr>
            <w:r w:rsidRPr="006B64AC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0554" w:rsidRPr="006B64AC" w:rsidRDefault="00330554" w:rsidP="00C5435A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6B64AC" w:rsidRDefault="00330554" w:rsidP="00C5435A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30554" w:rsidRPr="006B64AC" w:rsidRDefault="00330554" w:rsidP="00C5435A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554" w:rsidRPr="006B64AC" w:rsidRDefault="006B64AC" w:rsidP="00C5435A">
            <w:pPr>
              <w:pStyle w:val="a8"/>
            </w:pPr>
            <w:r w:rsidRPr="006B64AC">
              <w:t>Пугачева Елена Александровна</w:t>
            </w:r>
          </w:p>
        </w:tc>
      </w:tr>
      <w:tr w:rsidR="00330554" w:rsidRPr="006B64AC" w:rsidTr="006B64A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30554" w:rsidRPr="006B64AC" w:rsidRDefault="006B64AC" w:rsidP="00C5435A">
            <w:pPr>
              <w:pStyle w:val="a8"/>
              <w:rPr>
                <w:b/>
                <w:vertAlign w:val="superscript"/>
              </w:rPr>
            </w:pPr>
            <w:r w:rsidRPr="006B64A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30554" w:rsidRPr="006B64AC" w:rsidRDefault="00330554" w:rsidP="00C5435A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30554" w:rsidRPr="006B64AC" w:rsidRDefault="006B64AC" w:rsidP="00C5435A">
            <w:pPr>
              <w:pStyle w:val="a8"/>
              <w:rPr>
                <w:b/>
                <w:vertAlign w:val="superscript"/>
              </w:rPr>
            </w:pPr>
            <w:r w:rsidRPr="006B64A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30554" w:rsidRPr="006B64AC" w:rsidRDefault="00330554" w:rsidP="00C5435A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30554" w:rsidRPr="006B64AC" w:rsidRDefault="006B64AC" w:rsidP="00C5435A">
            <w:pPr>
              <w:pStyle w:val="a8"/>
              <w:rPr>
                <w:b/>
                <w:vertAlign w:val="superscript"/>
              </w:rPr>
            </w:pPr>
            <w:r w:rsidRPr="006B64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30554" w:rsidRPr="006B64AC" w:rsidRDefault="00330554" w:rsidP="00C5435A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30554" w:rsidRPr="006B64AC" w:rsidRDefault="006B64AC" w:rsidP="00C5435A">
            <w:pPr>
              <w:pStyle w:val="a8"/>
              <w:rPr>
                <w:b/>
                <w:vertAlign w:val="superscript"/>
              </w:rPr>
            </w:pPr>
            <w:r w:rsidRPr="006B64AC">
              <w:rPr>
                <w:vertAlign w:val="superscript"/>
              </w:rPr>
              <w:t>(Ф.И.О.)</w:t>
            </w:r>
          </w:p>
        </w:tc>
      </w:tr>
    </w:tbl>
    <w:p w:rsidR="007D1852" w:rsidRPr="00330554" w:rsidRDefault="007D1852" w:rsidP="00A16C6B">
      <w:pPr>
        <w:spacing w:before="120"/>
      </w:pPr>
    </w:p>
    <w:sectPr w:rsidR="007D1852" w:rsidRPr="0033055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D42" w:rsidRDefault="00D95D42" w:rsidP="0076042D">
      <w:pPr>
        <w:pStyle w:val="a9"/>
      </w:pPr>
      <w:r>
        <w:separator/>
      </w:r>
    </w:p>
  </w:endnote>
  <w:endnote w:type="continuationSeparator" w:id="0">
    <w:p w:rsidR="00D95D42" w:rsidRDefault="00D95D4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78C" w:rsidRDefault="006D078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69125D" w:rsidTr="000A4F83">
      <w:tc>
        <w:tcPr>
          <w:tcW w:w="4821" w:type="dxa"/>
          <w:shd w:val="clear" w:color="auto" w:fill="auto"/>
        </w:tcPr>
        <w:p w:rsidR="0069125D" w:rsidRPr="003E2844" w:rsidRDefault="004128B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50- М - 2327/2020/СОУТ</w:t>
          </w:r>
        </w:p>
      </w:tc>
      <w:tc>
        <w:tcPr>
          <w:tcW w:w="784" w:type="dxa"/>
          <w:shd w:val="clear" w:color="auto" w:fill="auto"/>
        </w:tcPr>
        <w:p w:rsidR="0069125D" w:rsidRPr="003E2844" w:rsidRDefault="0069125D" w:rsidP="003E2844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69125D" w:rsidRPr="003E2844" w:rsidRDefault="0069125D" w:rsidP="003E284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E2844">
            <w:rPr>
              <w:rStyle w:val="ae"/>
              <w:sz w:val="20"/>
              <w:szCs w:val="20"/>
            </w:rPr>
            <w:t xml:space="preserve">Стр. </w:t>
          </w:r>
          <w:r w:rsidRPr="003E2844">
            <w:rPr>
              <w:rStyle w:val="ae"/>
              <w:sz w:val="20"/>
              <w:szCs w:val="20"/>
            </w:rPr>
            <w:fldChar w:fldCharType="begin"/>
          </w:r>
          <w:r w:rsidRPr="003E2844">
            <w:rPr>
              <w:rStyle w:val="ae"/>
              <w:sz w:val="20"/>
              <w:szCs w:val="20"/>
            </w:rPr>
            <w:instrText xml:space="preserve">PAGE  </w:instrText>
          </w:r>
          <w:r w:rsidRPr="003E2844">
            <w:rPr>
              <w:rStyle w:val="ae"/>
              <w:sz w:val="20"/>
              <w:szCs w:val="20"/>
            </w:rPr>
            <w:fldChar w:fldCharType="separate"/>
          </w:r>
          <w:r w:rsidR="00C62D16">
            <w:rPr>
              <w:rStyle w:val="ae"/>
              <w:noProof/>
              <w:sz w:val="20"/>
              <w:szCs w:val="20"/>
            </w:rPr>
            <w:t>2</w:t>
          </w:r>
          <w:r w:rsidRPr="003E2844">
            <w:rPr>
              <w:rStyle w:val="ae"/>
              <w:sz w:val="20"/>
              <w:szCs w:val="20"/>
            </w:rPr>
            <w:fldChar w:fldCharType="end"/>
          </w:r>
          <w:r w:rsidRPr="003E2844">
            <w:rPr>
              <w:rStyle w:val="ae"/>
              <w:sz w:val="20"/>
              <w:szCs w:val="20"/>
            </w:rPr>
            <w:t xml:space="preserve"> из </w:t>
          </w:r>
          <w:r w:rsidRPr="003E2844">
            <w:rPr>
              <w:rStyle w:val="ae"/>
              <w:sz w:val="20"/>
              <w:szCs w:val="20"/>
            </w:rPr>
            <w:fldChar w:fldCharType="begin"/>
          </w:r>
          <w:r w:rsidRPr="003E2844">
            <w:rPr>
              <w:rStyle w:val="ae"/>
              <w:sz w:val="20"/>
              <w:szCs w:val="20"/>
            </w:rPr>
            <w:instrText xml:space="preserve"> </w:instrText>
          </w:r>
          <w:r w:rsidRPr="003E2844">
            <w:rPr>
              <w:rStyle w:val="ae"/>
              <w:sz w:val="20"/>
              <w:szCs w:val="20"/>
              <w:lang w:val="en-US"/>
            </w:rPr>
            <w:instrText>SECTION</w:instrText>
          </w:r>
          <w:r w:rsidRPr="003E2844">
            <w:rPr>
              <w:rStyle w:val="ae"/>
              <w:sz w:val="20"/>
              <w:szCs w:val="20"/>
            </w:rPr>
            <w:instrText xml:space="preserve">PAGES   \* MERGEFORMAT </w:instrText>
          </w:r>
          <w:r w:rsidRPr="003E2844">
            <w:rPr>
              <w:rStyle w:val="ae"/>
              <w:sz w:val="20"/>
              <w:szCs w:val="20"/>
            </w:rPr>
            <w:fldChar w:fldCharType="separate"/>
          </w:r>
          <w:r w:rsidR="00C62D16" w:rsidRPr="00C62D16">
            <w:rPr>
              <w:rStyle w:val="ae"/>
              <w:noProof/>
              <w:sz w:val="20"/>
            </w:rPr>
            <w:t>3</w:t>
          </w:r>
          <w:r w:rsidRPr="003E2844">
            <w:rPr>
              <w:rStyle w:val="ae"/>
              <w:sz w:val="20"/>
              <w:szCs w:val="20"/>
            </w:rPr>
            <w:fldChar w:fldCharType="end"/>
          </w:r>
          <w:r w:rsidRPr="003E2844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330554" w:rsidRPr="00966F7F" w:rsidRDefault="00330554" w:rsidP="00330554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69125D" w:rsidRDefault="00330554" w:rsidP="00330554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78C" w:rsidRDefault="006D078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D42" w:rsidRDefault="00D95D42" w:rsidP="0076042D">
      <w:pPr>
        <w:pStyle w:val="a9"/>
      </w:pPr>
      <w:r>
        <w:separator/>
      </w:r>
    </w:p>
  </w:footnote>
  <w:footnote w:type="continuationSeparator" w:id="0">
    <w:p w:rsidR="00D95D42" w:rsidRDefault="00D95D42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78C" w:rsidRDefault="006D078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78C" w:rsidRDefault="006D078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78C" w:rsidRDefault="006D078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0;0;1;1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не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at_rab" w:val="IIб"/>
    <w:docVar w:name="ceh_info" w:val=" Обслуживающий персонал, МБОУ «Оленевская средняя школа», с. Оленевка, ул. Ленина, 39"/>
    <w:docVar w:name="check_n_g" w:val="0"/>
    <w:docVar w:name="chk_996n" w:val="0"/>
    <w:docVar w:name="class" w:val="3.1"/>
    <w:docVar w:name="close_doc_flag" w:val="0"/>
    <w:docVar w:name="co_classes" w:val="   "/>
    <w:docVar w:name="codeok" w:val=" 13786 "/>
    <w:docVar w:name="codeok " w:val="    "/>
    <w:docVar w:name="col18" w:val=" 0 "/>
    <w:docVar w:name="colrab" w:val=" 4 "/>
    <w:docVar w:name="colrab_anal" w:val=" 4 "/>
    <w:docVar w:name="colraball" w:val="    "/>
    <w:docVar w:name="colwom" w:val=" 0 "/>
    <w:docVar w:name="D_dog" w:val="17.09.2020"/>
    <w:docVar w:name="D_prikaz" w:val="17.09.2020"/>
    <w:docVar w:name="dop_micro" w:val="- отсутствуют;"/>
    <w:docVar w:name="exp_guids" w:val="77E2AAB61B2B4490A3514C4F9E7829AD@184-544-112 73"/>
    <w:docVar w:name="exp_snils" w:val="77E2AAB61B2B4490A3514C4F9E7829AD@184-544-112 73"/>
    <w:docVar w:name="fac_name" w:val="Микроклимат"/>
    <w:docVar w:name="fac_name2" w:val="Микроклимат"/>
    <w:docVar w:name="facid" w:val="11"/>
    <w:docVar w:name="fact_adr" w:val="   "/>
    <w:docVar w:name="factor_guid" w:val="DF188F2EBAF045A8B942C258C1300FF8"/>
    <w:docVar w:name="fill_date" w:val="26.11.2020"/>
    <w:docVar w:name="footer_num" w:val="Протокол № 50- М - 2327/2020/СОУТ"/>
    <w:docVar w:name="form_nu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Микроклимат: Организовать рациональные режимы труда и отдыха "/>
    <w:docVar w:name="measures2" w:val="Снижение времени воздействия фактора "/>
    <w:docVar w:name="micro_skor_dop" w:val="5 %"/>
    <w:docVar w:name="micro_skor_main" w:val="0.05 a"/>
    <w:docVar w:name="micro_temp_main" w:val="0.2 a"/>
    <w:docVar w:name="micro_tns_main" w:val="0.2 a"/>
    <w:docVar w:name="micro_vlag_main" w:val="3 a"/>
    <w:docVar w:name="N_dog" w:val="2327/2020/СОУТ"/>
    <w:docVar w:name="N_prikaz" w:val="277"/>
    <w:docVar w:name="num_doc" w:val="50- М - 2327/2020/СОУТ"/>
    <w:docVar w:name="oborud" w:val=" Печь "/>
    <w:docVar w:name="org_code" w:val=" "/>
    <w:docVar w:name="org_id" w:val="1"/>
    <w:docVar w:name="org_member_fio" w:val=" "/>
    <w:docVar w:name="org_member_state" w:val=" "/>
    <w:docVar w:name="os2_bm" w:val="1"/>
    <w:docVar w:name="os2_zone" w:val="Котельная (Печь)"/>
    <w:docVar w:name="pers_guids" w:val="507BA3E80F584F6BAA13FCE38DDBAB8F@114-413-554 14"/>
    <w:docVar w:name="pers_snils" w:val="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53F6FA7CF3A54EA9AF31B82A0C8DB3F6"/>
    <w:docVar w:name="rm_id" w:val="49"/>
    <w:docVar w:name="rm_name" w:val=" Кочегар, 3 разряд "/>
    <w:docVar w:name="rm_number" w:val=" 50"/>
    <w:docVar w:name="si_guids" w:val="740106B077E44AE989BABD2DD1AAB250@143315@04.06.2019@03.06.2021~2E43919796AB4B578E237A573CA6E386@2798@21.11.2019@20.11.2020~A76FC840295348FD8D6CFFA69ED7343C@0230@26.10.2020@25.10.2021"/>
    <w:docVar w:name="si_guids_os" w:val="740106B077E44AE989BABD2DD1AAB250@143315@04.06.2019@03.06.2021"/>
    <w:docVar w:name="sign_date" w:val="26.11.2020"/>
    <w:docVar w:name="struct_info" w:val="    "/>
    <w:docVar w:name="template" w:val="micro_prg_sout2.dot"/>
    <w:docVar w:name="test_date" w:val="   "/>
    <w:docVar w:name="timesmena" w:val="720"/>
    <w:docVar w:name="tools" w:val=" Твердое топливо "/>
    <w:docVar w:name="unc_kut_flag" w:val="0"/>
    <w:docVar w:name="version" w:val="51"/>
    <w:docVar w:name="zona_name" w:val="Котельная (Печь)"/>
    <w:docVar w:name="zona_time" w:val="80"/>
    <w:docVar w:name="zona1_543n" w:val="0"/>
    <w:docVar w:name="zona1_996n" w:val="0"/>
    <w:docVar w:name="zona1_cat_rab" w:val="IIб"/>
    <w:docVar w:name="zona1_poza" w:val="0"/>
    <w:docVar w:name="zona1_type" w:val="1"/>
  </w:docVars>
  <w:rsids>
    <w:rsidRoot w:val="00D95D42"/>
    <w:rsid w:val="00005C4B"/>
    <w:rsid w:val="00025683"/>
    <w:rsid w:val="00046815"/>
    <w:rsid w:val="00053C61"/>
    <w:rsid w:val="0005566C"/>
    <w:rsid w:val="000A4F83"/>
    <w:rsid w:val="000D1F5B"/>
    <w:rsid w:val="000D26A2"/>
    <w:rsid w:val="000D54C5"/>
    <w:rsid w:val="00110025"/>
    <w:rsid w:val="001429B1"/>
    <w:rsid w:val="001607C8"/>
    <w:rsid w:val="001E6791"/>
    <w:rsid w:val="001F4D8D"/>
    <w:rsid w:val="00234932"/>
    <w:rsid w:val="002B3331"/>
    <w:rsid w:val="002E55C6"/>
    <w:rsid w:val="00305B2F"/>
    <w:rsid w:val="003078ED"/>
    <w:rsid w:val="00330554"/>
    <w:rsid w:val="003327A9"/>
    <w:rsid w:val="00367816"/>
    <w:rsid w:val="00380D9D"/>
    <w:rsid w:val="003876C3"/>
    <w:rsid w:val="003C24DB"/>
    <w:rsid w:val="003E2844"/>
    <w:rsid w:val="00402CAC"/>
    <w:rsid w:val="004128B9"/>
    <w:rsid w:val="00444410"/>
    <w:rsid w:val="00453C0D"/>
    <w:rsid w:val="004614A7"/>
    <w:rsid w:val="004A3174"/>
    <w:rsid w:val="004A47AD"/>
    <w:rsid w:val="004C4DB2"/>
    <w:rsid w:val="00563E94"/>
    <w:rsid w:val="00574BF5"/>
    <w:rsid w:val="00576095"/>
    <w:rsid w:val="005A3A36"/>
    <w:rsid w:val="005B466C"/>
    <w:rsid w:val="005B7FE8"/>
    <w:rsid w:val="005C0A9A"/>
    <w:rsid w:val="00655059"/>
    <w:rsid w:val="00665B91"/>
    <w:rsid w:val="006762C5"/>
    <w:rsid w:val="0069125D"/>
    <w:rsid w:val="0069682B"/>
    <w:rsid w:val="006B64AC"/>
    <w:rsid w:val="006C28B3"/>
    <w:rsid w:val="006D078C"/>
    <w:rsid w:val="007049EB"/>
    <w:rsid w:val="00710271"/>
    <w:rsid w:val="00717C9F"/>
    <w:rsid w:val="0076042D"/>
    <w:rsid w:val="007D1852"/>
    <w:rsid w:val="007D2CEA"/>
    <w:rsid w:val="00801EA0"/>
    <w:rsid w:val="00830D59"/>
    <w:rsid w:val="00844C9A"/>
    <w:rsid w:val="00883461"/>
    <w:rsid w:val="008B58C4"/>
    <w:rsid w:val="008E68DE"/>
    <w:rsid w:val="009035A2"/>
    <w:rsid w:val="0090588D"/>
    <w:rsid w:val="0092778A"/>
    <w:rsid w:val="00A121D7"/>
    <w:rsid w:val="00A12349"/>
    <w:rsid w:val="00A16C6B"/>
    <w:rsid w:val="00A91908"/>
    <w:rsid w:val="00AA4551"/>
    <w:rsid w:val="00AA46ED"/>
    <w:rsid w:val="00AA4DCC"/>
    <w:rsid w:val="00AD14A4"/>
    <w:rsid w:val="00AD7C32"/>
    <w:rsid w:val="00AF0AAD"/>
    <w:rsid w:val="00AF783E"/>
    <w:rsid w:val="00AF796F"/>
    <w:rsid w:val="00B6092D"/>
    <w:rsid w:val="00B628D2"/>
    <w:rsid w:val="00BA5029"/>
    <w:rsid w:val="00BA72B9"/>
    <w:rsid w:val="00BC2F3C"/>
    <w:rsid w:val="00C02721"/>
    <w:rsid w:val="00C5435A"/>
    <w:rsid w:val="00C62D16"/>
    <w:rsid w:val="00CE3307"/>
    <w:rsid w:val="00D1572D"/>
    <w:rsid w:val="00D57B4C"/>
    <w:rsid w:val="00D76DF8"/>
    <w:rsid w:val="00D95D42"/>
    <w:rsid w:val="00DB5302"/>
    <w:rsid w:val="00DD6B1F"/>
    <w:rsid w:val="00E124F4"/>
    <w:rsid w:val="00E36337"/>
    <w:rsid w:val="00EB19D8"/>
    <w:rsid w:val="00EB72AD"/>
    <w:rsid w:val="00EC37A1"/>
    <w:rsid w:val="00EF3DC4"/>
    <w:rsid w:val="00F76072"/>
    <w:rsid w:val="00F82253"/>
    <w:rsid w:val="00F95017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B003CDEF-7594-4ECA-9ECB-1D5C75C5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4A3174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3305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micro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micro_prg_sout2</Template>
  <TotalTime>1</TotalTime>
  <Pages>3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Микроклимат</vt:lpstr>
    </vt:vector>
  </TitlesOfParts>
  <Company>att-support.ru</Company>
  <LinksUpToDate>false</LinksUpToDate>
  <CharactersWithSpaces>6654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Микроклимат</dc:title>
  <dc:subject/>
  <dc:creator>user</dc:creator>
  <cp:keywords/>
  <dc:description/>
  <cp:lastModifiedBy>user</cp:lastModifiedBy>
  <cp:revision>9</cp:revision>
  <dcterms:created xsi:type="dcterms:W3CDTF">2020-11-20T09:27:00Z</dcterms:created>
  <dcterms:modified xsi:type="dcterms:W3CDTF">2020-11-26T13:42:00Z</dcterms:modified>
</cp:coreProperties>
</file>